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3AAB7E" w14:textId="77777777" w:rsidR="00913B6F" w:rsidRDefault="00913B6F" w:rsidP="00913B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BAYLLY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BAYLE)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(fl.1467)</w:t>
      </w:r>
    </w:p>
    <w:p w14:paraId="15D1F00B" w14:textId="77777777" w:rsidR="00913B6F" w:rsidRDefault="00913B6F" w:rsidP="00913B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Matham</w:t>
      </w:r>
      <w:proofErr w:type="spellEnd"/>
      <w:r>
        <w:rPr>
          <w:rFonts w:ascii="Times New Roman" w:hAnsi="Times New Roman" w:cs="Times New Roman"/>
          <w:sz w:val="24"/>
          <w:szCs w:val="24"/>
        </w:rPr>
        <w:t>, Worcestershire.</w:t>
      </w:r>
    </w:p>
    <w:p w14:paraId="31F2A5CC" w14:textId="77777777" w:rsidR="00913B6F" w:rsidRDefault="00913B6F" w:rsidP="00913B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CF47BE" w14:textId="77777777" w:rsidR="00913B6F" w:rsidRDefault="00913B6F" w:rsidP="00913B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002C8C" w14:textId="77777777" w:rsidR="00913B6F" w:rsidRDefault="00913B6F" w:rsidP="00913B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Hert</w:t>
      </w:r>
      <w:proofErr w:type="spellEnd"/>
      <w:r>
        <w:rPr>
          <w:rFonts w:ascii="Times New Roman" w:hAnsi="Times New Roman" w:cs="Times New Roman"/>
          <w:sz w:val="24"/>
          <w:szCs w:val="24"/>
        </w:rPr>
        <w:t>, Abbot of</w:t>
      </w:r>
    </w:p>
    <w:p w14:paraId="24B9DF9C" w14:textId="77777777" w:rsidR="00913B6F" w:rsidRDefault="00913B6F" w:rsidP="00913B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Pershore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touching a debt of £40.  (C.P.R. 1467-77 p.3)</w:t>
      </w:r>
    </w:p>
    <w:p w14:paraId="09C43AF8" w14:textId="77777777" w:rsidR="00913B6F" w:rsidRDefault="00913B6F" w:rsidP="00913B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16E0A9" w14:textId="77777777" w:rsidR="00913B6F" w:rsidRDefault="00913B6F" w:rsidP="00913B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B57F73" w14:textId="77777777" w:rsidR="00913B6F" w:rsidRDefault="00913B6F" w:rsidP="00913B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2021</w:t>
      </w:r>
    </w:p>
    <w:p w14:paraId="637F3F7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ED46C" w14:textId="77777777" w:rsidR="00913B6F" w:rsidRDefault="00913B6F" w:rsidP="009139A6">
      <w:r>
        <w:separator/>
      </w:r>
    </w:p>
  </w:endnote>
  <w:endnote w:type="continuationSeparator" w:id="0">
    <w:p w14:paraId="488B60A8" w14:textId="77777777" w:rsidR="00913B6F" w:rsidRDefault="00913B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AC6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C5A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52C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22F64" w14:textId="77777777" w:rsidR="00913B6F" w:rsidRDefault="00913B6F" w:rsidP="009139A6">
      <w:r>
        <w:separator/>
      </w:r>
    </w:p>
  </w:footnote>
  <w:footnote w:type="continuationSeparator" w:id="0">
    <w:p w14:paraId="380FC501" w14:textId="77777777" w:rsidR="00913B6F" w:rsidRDefault="00913B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E7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C8C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27D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B6F"/>
    <w:rsid w:val="000666E0"/>
    <w:rsid w:val="002510B7"/>
    <w:rsid w:val="005C130B"/>
    <w:rsid w:val="00826F5C"/>
    <w:rsid w:val="009139A6"/>
    <w:rsid w:val="00913B6F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A0CC6"/>
  <w15:chartTrackingRefBased/>
  <w15:docId w15:val="{E37E95D7-4897-4C44-99AE-5137CA855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2021-03-30T19:36:00Z</dcterms:created>
  <dcterms:modified xsi:type="dcterms:W3CDTF">2021-03-30T19:36:00Z</dcterms:modified>
</cp:coreProperties>
</file>